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869" w:rsidRPr="005742A8" w:rsidRDefault="00825869" w:rsidP="0023479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Par264"/>
      <w:bookmarkEnd w:id="0"/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825869" w:rsidRPr="005742A8" w:rsidRDefault="00825869" w:rsidP="0023479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825869" w:rsidRPr="005742A8" w:rsidRDefault="00825869" w:rsidP="0023479B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825869" w:rsidRDefault="00825869" w:rsidP="00234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5869" w:rsidRPr="005742A8" w:rsidRDefault="00825869" w:rsidP="002347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Pr="00BA275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25869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825869" w:rsidRPr="00D348AB" w:rsidRDefault="00825869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825869" w:rsidRDefault="00825869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825869" w:rsidRDefault="00825869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25869" w:rsidRPr="00686416" w:rsidRDefault="00825869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825869" w:rsidRDefault="00825869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825869" w:rsidRPr="00686416" w:rsidRDefault="00825869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825869" w:rsidRPr="00BA275E" w:rsidRDefault="00825869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825869" w:rsidRDefault="00825869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825869" w:rsidRPr="00686416" w:rsidRDefault="00825869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825869" w:rsidRPr="00686416" w:rsidRDefault="00825869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825869" w:rsidRDefault="00825869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825869" w:rsidRPr="00686416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825869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825869" w:rsidRPr="00BA275E" w:rsidRDefault="0082586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25869" w:rsidRDefault="00825869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25869" w:rsidRPr="003F6CD2" w:rsidRDefault="00825869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825869" w:rsidRPr="003F6CD2" w:rsidRDefault="00825869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 ПРИНЯТИИ НА УЧЕТ В КАЧЕСТВЕ НУЖДАЮЩЕГОСЯ В ЖИЛОМ ПОМЕЩЕНИИ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869" w:rsidRPr="004F39F1" w:rsidRDefault="00825869" w:rsidP="004D00DD">
      <w:pPr>
        <w:pStyle w:val="ConsPlusNonformat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 принять меня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F39F1">
        <w:rPr>
          <w:rFonts w:ascii="Times New Roman" w:hAnsi="Times New Roman" w:cs="Times New Roman"/>
          <w:sz w:val="28"/>
          <w:szCs w:val="28"/>
        </w:rPr>
        <w:t>мою семью из ______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536"/>
        <w:gridCol w:w="1418"/>
        <w:gridCol w:w="1984"/>
        <w:gridCol w:w="1134"/>
      </w:tblGrid>
      <w:tr w:rsidR="00825869" w:rsidRPr="008913DC" w:rsidTr="0093744C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(полностью)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25869" w:rsidRPr="008913DC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/ моего (мою) подопечного(ую) </w:t>
      </w:r>
      <w:r w:rsidRPr="0023047E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_____,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(фамилия, имя, отчество полностью)</w:t>
      </w:r>
    </w:p>
    <w:p w:rsidR="00825869" w:rsidRPr="00BA275E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зарегистрированного(ую) по месту жительства по адресу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почтовый индекс, населенный пункт, улица, номер дома,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корпуса, квартиры)</w:t>
      </w:r>
    </w:p>
    <w:p w:rsidR="00825869" w:rsidRPr="00BA275E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25869" w:rsidRPr="004F39F1" w:rsidRDefault="00825869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на учет в качестве нуждающего(ей)ся в жилом помещении.</w:t>
      </w:r>
    </w:p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869" w:rsidRPr="004F39F1" w:rsidRDefault="00825869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825869" w:rsidRPr="008913DC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69" w:rsidRPr="004F39F1" w:rsidRDefault="00825869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 «малоимущие граждане»;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825869" w:rsidRPr="008913DC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_______________________________________________________________________________;</w:t>
      </w:r>
    </w:p>
    <w:p w:rsidR="00825869" w:rsidRPr="00686416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825869" w:rsidRPr="00686416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825869" w:rsidRPr="008913DC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825869" w:rsidRPr="00BA275E" w:rsidRDefault="00825869" w:rsidP="003F6CD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869" w:rsidRPr="004F39F1" w:rsidRDefault="00825869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 учесть право на внеочередное  обеспечение  жильем  следующих лиц: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825869" w:rsidRPr="008913DC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;</w:t>
      </w:r>
    </w:p>
    <w:p w:rsidR="00825869" w:rsidRPr="00BA275E" w:rsidRDefault="00825869" w:rsidP="003F6CD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25"/>
        <w:gridCol w:w="4374"/>
      </w:tblGrid>
      <w:tr w:rsidR="00825869" w:rsidRPr="008913DC" w:rsidTr="0093744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9" w:rsidRPr="008913DC" w:rsidTr="0093744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869" w:rsidRPr="0023047E" w:rsidRDefault="00825869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69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______.</w:t>
      </w:r>
    </w:p>
    <w:p w:rsidR="00825869" w:rsidRPr="00543043" w:rsidRDefault="00825869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869" w:rsidRPr="004F39F1" w:rsidRDefault="00825869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825869" w:rsidRPr="004F39F1" w:rsidRDefault="00825869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6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825869" w:rsidRPr="0023047E" w:rsidRDefault="00825869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869" w:rsidRPr="004F39F1" w:rsidRDefault="00825869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рассмотрении заявления, на ____</w:t>
      </w:r>
      <w:r>
        <w:rPr>
          <w:rFonts w:ascii="Times New Roman" w:hAnsi="Times New Roman" w:cs="Times New Roman"/>
          <w:sz w:val="28"/>
          <w:szCs w:val="28"/>
        </w:rPr>
        <w:t>_____ листах.</w:t>
      </w:r>
    </w:p>
    <w:p w:rsidR="00825869" w:rsidRPr="004F39F1" w:rsidRDefault="0082586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825869" w:rsidRPr="004F39F1" w:rsidRDefault="0082586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825869" w:rsidRPr="003C213D" w:rsidRDefault="00825869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825869" w:rsidRPr="003C213D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825869" w:rsidRPr="003C213D" w:rsidRDefault="00825869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825869" w:rsidRPr="003C213D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825869" w:rsidRPr="003C213D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825869" w:rsidRPr="003C213D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825869" w:rsidRPr="003C213D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825869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825869" w:rsidRDefault="00825869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825869" w:rsidRDefault="00825869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825869" w:rsidRDefault="00825869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825869" w:rsidRPr="003C213D" w:rsidRDefault="0082586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825869" w:rsidRDefault="0082586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869" w:rsidRPr="0058119A" w:rsidRDefault="0082586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825869" w:rsidRPr="0058119A" w:rsidRDefault="0082586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1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В.П.Гришков</w:t>
      </w:r>
    </w:p>
    <w:p w:rsidR="00825869" w:rsidRDefault="0082586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869" w:rsidRDefault="0082586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25869" w:rsidRDefault="0082586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25869" w:rsidRDefault="0082586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25869" w:rsidRDefault="0082586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25869" w:rsidRDefault="0082586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25869" w:rsidRDefault="0082586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825869" w:rsidRPr="009A34FD" w:rsidRDefault="00825869" w:rsidP="00102FF9">
      <w:pPr>
        <w:autoSpaceDE w:val="0"/>
        <w:autoSpaceDN w:val="0"/>
        <w:adjustRightInd w:val="0"/>
        <w:spacing w:after="0" w:line="240" w:lineRule="auto"/>
      </w:pPr>
    </w:p>
    <w:sectPr w:rsidR="00825869" w:rsidRPr="009A34FD" w:rsidSect="00102FF9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869" w:rsidRDefault="00825869" w:rsidP="00637948">
      <w:pPr>
        <w:spacing w:after="0" w:line="240" w:lineRule="auto"/>
      </w:pPr>
      <w:r>
        <w:separator/>
      </w:r>
    </w:p>
  </w:endnote>
  <w:endnote w:type="continuationSeparator" w:id="0">
    <w:p w:rsidR="00825869" w:rsidRDefault="00825869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869" w:rsidRDefault="00825869" w:rsidP="00637948">
      <w:pPr>
        <w:spacing w:after="0" w:line="240" w:lineRule="auto"/>
      </w:pPr>
      <w:r>
        <w:separator/>
      </w:r>
    </w:p>
  </w:footnote>
  <w:footnote w:type="continuationSeparator" w:id="0">
    <w:p w:rsidR="00825869" w:rsidRDefault="00825869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869" w:rsidRDefault="00825869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825869" w:rsidRDefault="008258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21538"/>
    <w:rsid w:val="00136671"/>
    <w:rsid w:val="001371F4"/>
    <w:rsid w:val="0016397C"/>
    <w:rsid w:val="00174CED"/>
    <w:rsid w:val="001A2157"/>
    <w:rsid w:val="001C3087"/>
    <w:rsid w:val="001E6A6C"/>
    <w:rsid w:val="001E759D"/>
    <w:rsid w:val="001F3106"/>
    <w:rsid w:val="00210D5B"/>
    <w:rsid w:val="00211F6C"/>
    <w:rsid w:val="0023047E"/>
    <w:rsid w:val="002343EB"/>
    <w:rsid w:val="0023479B"/>
    <w:rsid w:val="00257A58"/>
    <w:rsid w:val="00261652"/>
    <w:rsid w:val="002656A2"/>
    <w:rsid w:val="002704D4"/>
    <w:rsid w:val="00293002"/>
    <w:rsid w:val="002A036A"/>
    <w:rsid w:val="002B685B"/>
    <w:rsid w:val="002E25C8"/>
    <w:rsid w:val="002E55D3"/>
    <w:rsid w:val="003023AD"/>
    <w:rsid w:val="003170B5"/>
    <w:rsid w:val="00324E61"/>
    <w:rsid w:val="0033262C"/>
    <w:rsid w:val="00350656"/>
    <w:rsid w:val="00352213"/>
    <w:rsid w:val="003C213D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00DD"/>
    <w:rsid w:val="004D123A"/>
    <w:rsid w:val="004E2790"/>
    <w:rsid w:val="004F39F1"/>
    <w:rsid w:val="004F7320"/>
    <w:rsid w:val="00500393"/>
    <w:rsid w:val="00540C14"/>
    <w:rsid w:val="00543043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86416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25869"/>
    <w:rsid w:val="008367CA"/>
    <w:rsid w:val="00840593"/>
    <w:rsid w:val="008913DC"/>
    <w:rsid w:val="008A4C21"/>
    <w:rsid w:val="008D2C49"/>
    <w:rsid w:val="008F1933"/>
    <w:rsid w:val="0093744C"/>
    <w:rsid w:val="00951307"/>
    <w:rsid w:val="009A34FD"/>
    <w:rsid w:val="009B0AEA"/>
    <w:rsid w:val="009C13B7"/>
    <w:rsid w:val="009C3078"/>
    <w:rsid w:val="009F0E5F"/>
    <w:rsid w:val="00A06968"/>
    <w:rsid w:val="00A15327"/>
    <w:rsid w:val="00A64489"/>
    <w:rsid w:val="00A97298"/>
    <w:rsid w:val="00AA2F7A"/>
    <w:rsid w:val="00AA49A0"/>
    <w:rsid w:val="00AC318B"/>
    <w:rsid w:val="00AD3CB8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A275E"/>
    <w:rsid w:val="00BD6B9F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832FA"/>
    <w:rsid w:val="00C84EAE"/>
    <w:rsid w:val="00CE6663"/>
    <w:rsid w:val="00D211BB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276D"/>
    <w:rsid w:val="00E14F27"/>
    <w:rsid w:val="00E53C69"/>
    <w:rsid w:val="00E5484D"/>
    <w:rsid w:val="00E82497"/>
    <w:rsid w:val="00E8319B"/>
    <w:rsid w:val="00E83B9C"/>
    <w:rsid w:val="00E970AB"/>
    <w:rsid w:val="00EA09DE"/>
    <w:rsid w:val="00EB6E80"/>
    <w:rsid w:val="00EE2EC6"/>
    <w:rsid w:val="00EF62A9"/>
    <w:rsid w:val="00F0723F"/>
    <w:rsid w:val="00F43001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2BA9D81C0613F48956E2AC079CFBA35B2A01EA2282CEC50703B1A0789EA59FE9FD9CCA0694C811k5w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2BA9D81C0613F48956E2AC079CFBA35B2A00EB2384CEC50703B1A0789EA59FE9FD9CCA0696CA19k5w0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1424</TotalTime>
  <Pages>4</Pages>
  <Words>947</Words>
  <Characters>5398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</cp:revision>
  <dcterms:created xsi:type="dcterms:W3CDTF">2014-01-13T14:03:00Z</dcterms:created>
  <dcterms:modified xsi:type="dcterms:W3CDTF">2015-03-20T06:01:00Z</dcterms:modified>
</cp:coreProperties>
</file>